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BF326" w14:textId="77777777" w:rsidR="00CE05FB" w:rsidRDefault="00CE05FB" w:rsidP="00CE05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Michael GOLDSMYTH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7F9BCC45" w14:textId="77777777" w:rsidR="00CE05FB" w:rsidRDefault="00CE05FB" w:rsidP="00CE05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Southwark. Goldsmith.</w:t>
      </w:r>
    </w:p>
    <w:p w14:paraId="16F8809C" w14:textId="77777777" w:rsidR="00CE05FB" w:rsidRDefault="00CE05FB" w:rsidP="00CE05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6A98CB" w14:textId="77777777" w:rsidR="00CE05FB" w:rsidRDefault="00CE05FB" w:rsidP="00CE05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747F75" w14:textId="77777777" w:rsidR="00CE05FB" w:rsidRDefault="00CE05FB" w:rsidP="00CE05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 xml:space="preserve">John Blyton of Southwark,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him,</w:t>
      </w:r>
    </w:p>
    <w:p w14:paraId="5A4A91EE" w14:textId="77777777" w:rsidR="00CE05FB" w:rsidRDefault="00CE05FB" w:rsidP="00CE05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Jay of Southwark, skinner(q.v.), Roger Grey of Southwark, yeoman(q.v.),</w:t>
      </w:r>
    </w:p>
    <w:p w14:paraId="79CD3CE9" w14:textId="77777777" w:rsidR="00CE05FB" w:rsidRDefault="00CE05FB" w:rsidP="00CE05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Felys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gascon(q.v.).</w:t>
      </w:r>
    </w:p>
    <w:p w14:paraId="51A6B499" w14:textId="77777777" w:rsidR="00CE05FB" w:rsidRDefault="00CE05FB" w:rsidP="00CE05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A6F1D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36B3876" w14:textId="77777777" w:rsidR="00CE05FB" w:rsidRDefault="00CE05FB" w:rsidP="00CE05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61C967" w14:textId="77777777" w:rsidR="00CE05FB" w:rsidRDefault="00CE05FB" w:rsidP="00CE05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7859A6" w14:textId="77777777" w:rsidR="00CE05FB" w:rsidRDefault="00CE05FB" w:rsidP="00CE05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2022</w:t>
      </w:r>
    </w:p>
    <w:p w14:paraId="3D95FE2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A9A48" w14:textId="77777777" w:rsidR="00CE05FB" w:rsidRDefault="00CE05FB" w:rsidP="009139A6">
      <w:r>
        <w:separator/>
      </w:r>
    </w:p>
  </w:endnote>
  <w:endnote w:type="continuationSeparator" w:id="0">
    <w:p w14:paraId="0CB67C23" w14:textId="77777777" w:rsidR="00CE05FB" w:rsidRDefault="00CE05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6B5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8135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0BD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44389" w14:textId="77777777" w:rsidR="00CE05FB" w:rsidRDefault="00CE05FB" w:rsidP="009139A6">
      <w:r>
        <w:separator/>
      </w:r>
    </w:p>
  </w:footnote>
  <w:footnote w:type="continuationSeparator" w:id="0">
    <w:p w14:paraId="300AB23C" w14:textId="77777777" w:rsidR="00CE05FB" w:rsidRDefault="00CE05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641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C5F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D68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5F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05F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8C16A"/>
  <w15:chartTrackingRefBased/>
  <w15:docId w15:val="{B7B11B6D-3F48-4E4F-9CD6-D812BE738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E05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2022-05-15T19:42:00Z</dcterms:created>
  <dcterms:modified xsi:type="dcterms:W3CDTF">2022-05-15T19:43:00Z</dcterms:modified>
</cp:coreProperties>
</file>